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8" w:type="dxa"/>
        <w:tblInd w:w="93" w:type="dxa"/>
        <w:tblLook w:val="00A0"/>
      </w:tblPr>
      <w:tblGrid>
        <w:gridCol w:w="4060"/>
        <w:gridCol w:w="1100"/>
        <w:gridCol w:w="1116"/>
        <w:gridCol w:w="1076"/>
        <w:gridCol w:w="1116"/>
        <w:gridCol w:w="1280"/>
      </w:tblGrid>
      <w:tr w:rsidR="00245DA6" w:rsidRPr="00D2078B" w:rsidTr="00C57102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A6" w:rsidRDefault="00245DA6" w:rsidP="00FD17C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 1</w:t>
            </w: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к решению XX</w:t>
            </w: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>X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V</w:t>
            </w:r>
            <w:r w:rsidRPr="00D2078B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сессии II созыва                      Совета Выселковского сельского </w:t>
            </w:r>
          </w:p>
          <w:p w:rsidR="00245DA6" w:rsidRPr="00C074F5" w:rsidRDefault="00245DA6" w:rsidP="00FD17C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поселения Выселковского района                                        от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.11.2013</w:t>
            </w: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45DA6" w:rsidRPr="00D2078B" w:rsidTr="00C57102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45DA6" w:rsidRPr="00D2078B" w:rsidTr="00C57102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45DA6" w:rsidRPr="00D2078B" w:rsidTr="00C57102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45DA6" w:rsidRPr="00D2078B" w:rsidTr="00C57102">
        <w:trPr>
          <w:trHeight w:val="54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45DA6" w:rsidRPr="00D2078B" w:rsidTr="00C57102">
        <w:trPr>
          <w:trHeight w:val="54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  <w:tr w:rsidR="00245DA6" w:rsidRPr="00D2078B" w:rsidTr="00C57102">
        <w:trPr>
          <w:trHeight w:val="315"/>
        </w:trPr>
        <w:tc>
          <w:tcPr>
            <w:tcW w:w="97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DA6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ПРОЕКТ </w:t>
            </w:r>
          </w:p>
          <w:p w:rsidR="00245DA6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индикативного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план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социально-экономического развития </w:t>
            </w:r>
          </w:p>
          <w:p w:rsidR="00245DA6" w:rsidRPr="00C074F5" w:rsidRDefault="00245DA6" w:rsidP="0005776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Выселковского сельского поселения Выселковского района </w:t>
            </w:r>
          </w:p>
          <w:p w:rsidR="00245DA6" w:rsidRPr="00C074F5" w:rsidRDefault="00245DA6" w:rsidP="00C074F5">
            <w:pPr>
              <w:spacing w:line="240" w:lineRule="auto"/>
              <w:jc w:val="center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района на 2014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45DA6" w:rsidRPr="00D2078B" w:rsidTr="00C57102">
        <w:trPr>
          <w:trHeight w:val="345"/>
        </w:trPr>
        <w:tc>
          <w:tcPr>
            <w:tcW w:w="974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5DA6" w:rsidRPr="00D2078B" w:rsidTr="00C57102">
        <w:trPr>
          <w:trHeight w:val="390"/>
        </w:trPr>
        <w:tc>
          <w:tcPr>
            <w:tcW w:w="4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2012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2013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45DA6" w:rsidRPr="00C074F5" w:rsidRDefault="00245DA6" w:rsidP="00FD17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3г. в % к 2012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2014г. в % к 2013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</w:tr>
      <w:tr w:rsidR="00245DA6" w:rsidRPr="00D2078B" w:rsidTr="00C57102">
        <w:trPr>
          <w:trHeight w:val="390"/>
        </w:trPr>
        <w:tc>
          <w:tcPr>
            <w:tcW w:w="4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0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5DA6" w:rsidRPr="00D2078B" w:rsidTr="00C57102">
        <w:trPr>
          <w:trHeight w:val="870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21,01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21,01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21,05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100,19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9,21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9,23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9,25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100,22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чных подсобных хозяйствах,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5,30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115,22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5,70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107,55</w:t>
            </w:r>
          </w:p>
        </w:tc>
      </w:tr>
      <w:tr w:rsidR="00245DA6" w:rsidRPr="00D2078B" w:rsidTr="00C57102">
        <w:trPr>
          <w:trHeight w:val="115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245DA6" w:rsidRPr="00D2078B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труда, мил.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3158,30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3373,30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3585,60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106,29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Обрабатывающие производства (D), мил.руб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5192,70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5460,70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105,16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5854,4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107,21</w:t>
            </w:r>
          </w:p>
        </w:tc>
      </w:tr>
      <w:tr w:rsidR="00245DA6" w:rsidRPr="00D2078B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продукции сельского хозяйства всех категорий хозяйств, млн.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5783,63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6207,30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107,32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6731,30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108,44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5347,63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5757,30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107,66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6266,30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108,84</w:t>
            </w:r>
          </w:p>
        </w:tc>
      </w:tr>
      <w:tr w:rsidR="00245DA6" w:rsidRPr="00D2078B" w:rsidTr="00162407">
        <w:trPr>
          <w:trHeight w:val="84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136,00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102,94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145,00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103,57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личных подсобных хозяйств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310,00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320,00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103,23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Зерно (в весе  после доработки), тыс.тонн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266,88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287,50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107,73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308,50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107,30</w:t>
            </w:r>
          </w:p>
        </w:tc>
      </w:tr>
      <w:tr w:rsidR="00245DA6" w:rsidRPr="00D2078B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Кукуруза,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34,11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34,61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101,47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35,02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101,18</w:t>
            </w:r>
          </w:p>
        </w:tc>
      </w:tr>
      <w:tr w:rsidR="00245DA6" w:rsidRPr="00D2078B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Соя,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111,11</w:t>
            </w:r>
          </w:p>
        </w:tc>
      </w:tr>
      <w:tr w:rsidR="00245DA6" w:rsidRPr="00D2078B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Сахарная свекла,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209,70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218,50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231,70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106,04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Подсолнечник (в весе после доработки), тыс. тонн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34,10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34,60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101,47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35,20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101,73</w:t>
            </w:r>
          </w:p>
        </w:tc>
      </w:tr>
      <w:tr w:rsidR="00245DA6" w:rsidRPr="00D2078B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Картофель - всего,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106,25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057768">
        <w:trPr>
          <w:trHeight w:val="837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2,15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2,18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101,39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102,29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5,82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105,81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6,27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107,74</w:t>
            </w:r>
          </w:p>
        </w:tc>
      </w:tr>
      <w:tr w:rsidR="00245DA6" w:rsidRPr="00D2078B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Овощи - всего,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8,20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8,90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108,54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9,56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107,41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057768">
        <w:trPr>
          <w:trHeight w:val="902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6,58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105,28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2,65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101,20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2,98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112,45</w:t>
            </w:r>
          </w:p>
        </w:tc>
      </w:tr>
      <w:tr w:rsidR="00245DA6" w:rsidRPr="00D2078B" w:rsidTr="00162407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Плоды и ягоды,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3,16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3,38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106,96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109,47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D95842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9584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D95842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9584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D95842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9584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D95842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9584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D95842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9584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057768">
        <w:trPr>
          <w:trHeight w:val="883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123,46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2,44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2,57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105,33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105,06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Скот и птица (в живом весе)- всего, тыс. тонн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20,10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20,92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22,34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106,79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14,65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15,10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103,07</w:t>
            </w:r>
          </w:p>
        </w:tc>
      </w:tr>
      <w:tr w:rsidR="00245DA6" w:rsidRPr="00D2078B" w:rsidTr="00057768">
        <w:trPr>
          <w:trHeight w:val="938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107,27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104,24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5,09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6,01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118,07</w:t>
            </w:r>
          </w:p>
        </w:tc>
      </w:tr>
      <w:tr w:rsidR="00245DA6" w:rsidRPr="00D2078B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Молоко- всего,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41,39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42,56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44,09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103,59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40,42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41,56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43,31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104,21</w:t>
            </w:r>
          </w:p>
        </w:tc>
      </w:tr>
      <w:tr w:rsidR="00245DA6" w:rsidRPr="00D2078B" w:rsidTr="00057768">
        <w:trPr>
          <w:trHeight w:val="877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91,30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92,42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93,44</w:t>
            </w:r>
          </w:p>
        </w:tc>
      </w:tr>
      <w:tr w:rsidR="00245DA6" w:rsidRPr="00D2078B" w:rsidTr="00162407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Яйца- всего, мил. штук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133,26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100,95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134,50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100,93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123,01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C30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123,46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100,37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123,85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100,32</w:t>
            </w:r>
          </w:p>
        </w:tc>
      </w:tr>
      <w:tr w:rsidR="00245DA6" w:rsidRPr="00D2078B" w:rsidTr="00057768">
        <w:trPr>
          <w:trHeight w:val="928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5,34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5,65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105,80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C30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5,80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102,65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4,15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113,70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4,85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116,87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162407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9875,00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10325,0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10632,00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102,97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9625,00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10080,00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10398,00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103,15</w:t>
            </w:r>
          </w:p>
        </w:tc>
      </w:tr>
      <w:tr w:rsidR="00245DA6" w:rsidRPr="00D2078B" w:rsidTr="00057768">
        <w:trPr>
          <w:trHeight w:val="901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4D32A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128,00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106,67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103,13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117,00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87,18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поголовья крупного рогатого скота — коровы,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2963,0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3098,00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3190,00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102,97</w:t>
            </w:r>
          </w:p>
        </w:tc>
      </w:tr>
      <w:tr w:rsidR="00245DA6" w:rsidRPr="00D2078B" w:rsidTr="00057768">
        <w:trPr>
          <w:trHeight w:val="553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2840,00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2978,00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3075,00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103,26</w:t>
            </w:r>
          </w:p>
        </w:tc>
      </w:tr>
      <w:tr w:rsidR="00245DA6" w:rsidRPr="00D2078B" w:rsidTr="00057768">
        <w:trPr>
          <w:trHeight w:val="942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AB77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51,00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106,25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88,89</w:t>
            </w:r>
          </w:p>
        </w:tc>
      </w:tr>
      <w:tr w:rsidR="00245DA6" w:rsidRPr="00D2078B" w:rsidTr="00162407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Свиньи, голов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335,00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62,69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627EC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45DA6" w:rsidRPr="00D2078B" w:rsidTr="00057768">
        <w:trPr>
          <w:trHeight w:val="8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64,62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45DA6" w:rsidRPr="00D2078B" w:rsidTr="00162407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406,00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117,68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466,00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114,78</w:t>
            </w:r>
          </w:p>
        </w:tc>
      </w:tr>
      <w:tr w:rsidR="00245DA6" w:rsidRPr="00D2078B" w:rsidTr="00162407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Птица, тысяч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1259,00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1309,00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103,97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1345,00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102,75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Оборот розничной торговли,  млн.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1929,80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2094,60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108,54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2264,00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108,09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Оборот общественного питания, млн.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20,60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21,50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22,53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104,79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платных услуг населению, 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235,45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243,00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103,21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253,56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104,35</w:t>
            </w:r>
          </w:p>
        </w:tc>
      </w:tr>
      <w:tr w:rsidR="00245DA6" w:rsidRPr="00D2078B" w:rsidTr="00C57102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535,20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39,73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1A41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545,23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101,02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Развитие малого предпринимательства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C57102">
        <w:trPr>
          <w:trHeight w:val="144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Общий объем расходов бюджета сельского поселения на развитие и поддержку малого предпринимательства в расчете на одно малое предприятие, тыс.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245DA6" w:rsidRPr="00D2078B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DA6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субъектов малого предпринимательства в расчете на 1000 человек населения</w:t>
            </w:r>
          </w:p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41,90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42,20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5823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42,40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100,47</w:t>
            </w:r>
          </w:p>
        </w:tc>
      </w:tr>
      <w:tr w:rsidR="00245DA6" w:rsidRPr="00D2078B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детей  дошкольного возраста,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4,53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4,62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4,73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102,38</w:t>
            </w:r>
          </w:p>
        </w:tc>
      </w:tr>
      <w:tr w:rsidR="00245DA6" w:rsidRPr="00D2078B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Численность учащихся в учреждениях: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общеобразовательных,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5,74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124,78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104,53</w:t>
            </w:r>
          </w:p>
        </w:tc>
      </w:tr>
      <w:tr w:rsidR="00245DA6" w:rsidRPr="00D2078B" w:rsidTr="00C57102">
        <w:trPr>
          <w:trHeight w:val="114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245DA6" w:rsidRPr="00D2078B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Ввод в эксплуатацию: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жилых домов предприятиями всех форм собственности, тыс. кв. м общей площади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1,5 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1,5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0,00</w:t>
            </w:r>
          </w:p>
        </w:tc>
      </w:tr>
      <w:tr w:rsidR="00245DA6" w:rsidRPr="00D2078B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итога - построенные населением за свой счет и с помощью кредитов, тыс. кв. м общей площади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11,25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11,96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106,31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12,76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106,69</w:t>
            </w:r>
          </w:p>
        </w:tc>
      </w:tr>
      <w:tr w:rsidR="00245DA6" w:rsidRPr="00D2078B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дошкольными образовательными учреждениями, мест на 1000 детей дошкольного возраста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541,00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99,63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585,00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108,13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образования, мест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2461,00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2501,00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101,63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107,96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населения, занимающегося спортом,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106,06</w:t>
            </w:r>
          </w:p>
        </w:tc>
      </w:tr>
      <w:tr w:rsidR="00245DA6" w:rsidRPr="00D2078B" w:rsidTr="00C57102">
        <w:trPr>
          <w:trHeight w:val="9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3462,00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3479,00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3496,00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100,49</w:t>
            </w:r>
          </w:p>
        </w:tc>
      </w:tr>
      <w:tr w:rsidR="00245DA6" w:rsidRPr="00D2078B" w:rsidTr="00C57102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государственной формы собственности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245DA6" w:rsidRPr="00D2078B" w:rsidTr="00C57102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245DA6" w:rsidRPr="00D2078B" w:rsidTr="00057768">
        <w:trPr>
          <w:trHeight w:val="564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1246,00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1251,00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1255,00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100,32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из них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2118,00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2130,00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2143,00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100,61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освещенных улиц, км.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32,06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118,53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водопроводных сетей, км.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6C79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канализационных сетей, км.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11,10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245DA6" w:rsidRPr="00D2078B" w:rsidTr="00162407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автомобильных дорог местного значения, км.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126,75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126,75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126,75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245DA6" w:rsidRPr="00D2078B" w:rsidTr="00162407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 твердым 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рытием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36,14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36,14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627EC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36,14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245DA6" w:rsidRPr="00D2078B" w:rsidTr="00162407">
        <w:trPr>
          <w:trHeight w:val="115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101,03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102,04</w:t>
            </w:r>
          </w:p>
        </w:tc>
      </w:tr>
      <w:tr w:rsidR="00245DA6" w:rsidRPr="00D2078B" w:rsidTr="00162407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316,10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329,00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338,00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102,74</w:t>
            </w:r>
          </w:p>
        </w:tc>
      </w:tr>
      <w:tr w:rsidR="00245DA6" w:rsidRPr="00D2078B" w:rsidTr="00162407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населения объектами общественного питания, кв. м. на 1 тыс.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107,10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113,23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105,72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118,00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7D780B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80B">
              <w:rPr>
                <w:rFonts w:ascii="Times New Roman" w:hAnsi="Times New Roman"/>
                <w:sz w:val="24"/>
                <w:szCs w:val="24"/>
                <w:lang w:eastAsia="ru-RU"/>
              </w:rPr>
              <w:t>104,21</w:t>
            </w:r>
          </w:p>
        </w:tc>
      </w:tr>
      <w:tr w:rsidR="00245DA6" w:rsidRPr="00D2078B" w:rsidTr="0016240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05776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Окружающая среда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DA6" w:rsidRPr="00D2078B" w:rsidTr="00162407">
        <w:trPr>
          <w:trHeight w:val="142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A6" w:rsidRPr="00C074F5" w:rsidRDefault="00245DA6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Степень загрязнения атмосферного воздуха (уровень превышения предельно допустимой концентрации вредных веществ в воздухе),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DA6" w:rsidRPr="00C074F5" w:rsidRDefault="00245DA6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45DA6" w:rsidRPr="00D2078B" w:rsidTr="00162407">
        <w:trPr>
          <w:trHeight w:val="255"/>
        </w:trPr>
        <w:tc>
          <w:tcPr>
            <w:tcW w:w="6276" w:type="dxa"/>
            <w:gridSpan w:val="3"/>
            <w:noWrap/>
            <w:vAlign w:val="bottom"/>
          </w:tcPr>
          <w:p w:rsidR="00245DA6" w:rsidRDefault="00245DA6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5DA6" w:rsidRPr="00C57102" w:rsidRDefault="00245DA6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5DA6" w:rsidRDefault="00245DA6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71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главы администрации Выселковского сельского поселения Выселковского района по экономическим, производственным, финансовым </w:t>
            </w:r>
          </w:p>
          <w:p w:rsidR="00245DA6" w:rsidRPr="00C57102" w:rsidRDefault="00245DA6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7102">
              <w:rPr>
                <w:rFonts w:ascii="Times New Roman" w:hAnsi="Times New Roman"/>
                <w:sz w:val="28"/>
                <w:szCs w:val="28"/>
                <w:lang w:eastAsia="ru-RU"/>
              </w:rPr>
              <w:t>и социальным вопросам</w:t>
            </w:r>
          </w:p>
        </w:tc>
        <w:tc>
          <w:tcPr>
            <w:tcW w:w="3472" w:type="dxa"/>
            <w:gridSpan w:val="3"/>
            <w:noWrap/>
            <w:vAlign w:val="bottom"/>
          </w:tcPr>
          <w:p w:rsidR="00245DA6" w:rsidRPr="00C57102" w:rsidRDefault="00245DA6" w:rsidP="0016240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О.А.Кирячкова-Богдан</w:t>
            </w:r>
          </w:p>
        </w:tc>
      </w:tr>
    </w:tbl>
    <w:p w:rsidR="00245DA6" w:rsidRDefault="00245DA6"/>
    <w:sectPr w:rsidR="00245DA6" w:rsidSect="00162407">
      <w:pgSz w:w="11905" w:h="16837"/>
      <w:pgMar w:top="709" w:right="565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4F5"/>
    <w:rsid w:val="00003E3E"/>
    <w:rsid w:val="0000471A"/>
    <w:rsid w:val="00004971"/>
    <w:rsid w:val="0001045D"/>
    <w:rsid w:val="0001559F"/>
    <w:rsid w:val="000158D5"/>
    <w:rsid w:val="00024F0C"/>
    <w:rsid w:val="00031280"/>
    <w:rsid w:val="0003321A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57768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53A2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2B6"/>
    <w:rsid w:val="000D59F8"/>
    <w:rsid w:val="000D6B9B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12B2"/>
    <w:rsid w:val="0012425F"/>
    <w:rsid w:val="00124871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04FD"/>
    <w:rsid w:val="00161F52"/>
    <w:rsid w:val="00162407"/>
    <w:rsid w:val="0017043A"/>
    <w:rsid w:val="001709D2"/>
    <w:rsid w:val="001712D9"/>
    <w:rsid w:val="001743ED"/>
    <w:rsid w:val="001763AC"/>
    <w:rsid w:val="0017666A"/>
    <w:rsid w:val="00177C09"/>
    <w:rsid w:val="00177C54"/>
    <w:rsid w:val="001830AC"/>
    <w:rsid w:val="00184212"/>
    <w:rsid w:val="00192CE6"/>
    <w:rsid w:val="00197196"/>
    <w:rsid w:val="001A0929"/>
    <w:rsid w:val="001A1355"/>
    <w:rsid w:val="001A1DEF"/>
    <w:rsid w:val="001A277B"/>
    <w:rsid w:val="001A33AB"/>
    <w:rsid w:val="001A416B"/>
    <w:rsid w:val="001A41D4"/>
    <w:rsid w:val="001A48D6"/>
    <w:rsid w:val="001A5006"/>
    <w:rsid w:val="001A544F"/>
    <w:rsid w:val="001A5C9E"/>
    <w:rsid w:val="001A6901"/>
    <w:rsid w:val="001B004A"/>
    <w:rsid w:val="001B37F4"/>
    <w:rsid w:val="001B6BE6"/>
    <w:rsid w:val="001B745B"/>
    <w:rsid w:val="001B7B09"/>
    <w:rsid w:val="001C16AC"/>
    <w:rsid w:val="001C1885"/>
    <w:rsid w:val="001C2484"/>
    <w:rsid w:val="001C4720"/>
    <w:rsid w:val="001C6E11"/>
    <w:rsid w:val="001D0FDE"/>
    <w:rsid w:val="001D18AE"/>
    <w:rsid w:val="001D2C6B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3A3F"/>
    <w:rsid w:val="00207BDE"/>
    <w:rsid w:val="002120C6"/>
    <w:rsid w:val="00217DA9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5DA6"/>
    <w:rsid w:val="00246159"/>
    <w:rsid w:val="00246C90"/>
    <w:rsid w:val="0024792E"/>
    <w:rsid w:val="002479B5"/>
    <w:rsid w:val="00253050"/>
    <w:rsid w:val="0025324A"/>
    <w:rsid w:val="002630F4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7619"/>
    <w:rsid w:val="002943CE"/>
    <w:rsid w:val="00294F11"/>
    <w:rsid w:val="00294F4C"/>
    <w:rsid w:val="0029686A"/>
    <w:rsid w:val="002A26A6"/>
    <w:rsid w:val="002B0BCE"/>
    <w:rsid w:val="002B3D5F"/>
    <w:rsid w:val="002B5380"/>
    <w:rsid w:val="002B55DA"/>
    <w:rsid w:val="002B6765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41BF"/>
    <w:rsid w:val="00315930"/>
    <w:rsid w:val="003166E4"/>
    <w:rsid w:val="0032254B"/>
    <w:rsid w:val="00323060"/>
    <w:rsid w:val="00323B76"/>
    <w:rsid w:val="003243A5"/>
    <w:rsid w:val="00330A53"/>
    <w:rsid w:val="00335984"/>
    <w:rsid w:val="0033653D"/>
    <w:rsid w:val="00336586"/>
    <w:rsid w:val="00336FBA"/>
    <w:rsid w:val="00341A69"/>
    <w:rsid w:val="00343BDD"/>
    <w:rsid w:val="003452A1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FAC"/>
    <w:rsid w:val="003D18D6"/>
    <w:rsid w:val="003D5EDC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3132B"/>
    <w:rsid w:val="00431737"/>
    <w:rsid w:val="0043424A"/>
    <w:rsid w:val="004359AD"/>
    <w:rsid w:val="004372A0"/>
    <w:rsid w:val="00437388"/>
    <w:rsid w:val="0044647D"/>
    <w:rsid w:val="00447F4D"/>
    <w:rsid w:val="00450EE1"/>
    <w:rsid w:val="00454192"/>
    <w:rsid w:val="00461E8D"/>
    <w:rsid w:val="00462885"/>
    <w:rsid w:val="00464371"/>
    <w:rsid w:val="0046492F"/>
    <w:rsid w:val="00466DDF"/>
    <w:rsid w:val="00472E6F"/>
    <w:rsid w:val="00473F86"/>
    <w:rsid w:val="0047648C"/>
    <w:rsid w:val="00480A19"/>
    <w:rsid w:val="004830C6"/>
    <w:rsid w:val="00494DD0"/>
    <w:rsid w:val="00495386"/>
    <w:rsid w:val="00495C87"/>
    <w:rsid w:val="004A5E9B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32A9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53F3B"/>
    <w:rsid w:val="005546AB"/>
    <w:rsid w:val="005612CA"/>
    <w:rsid w:val="005614F2"/>
    <w:rsid w:val="005665EF"/>
    <w:rsid w:val="00567533"/>
    <w:rsid w:val="00571B69"/>
    <w:rsid w:val="005741A7"/>
    <w:rsid w:val="005764FC"/>
    <w:rsid w:val="005779F3"/>
    <w:rsid w:val="00577CDC"/>
    <w:rsid w:val="00577DA2"/>
    <w:rsid w:val="00582314"/>
    <w:rsid w:val="005839BF"/>
    <w:rsid w:val="00583CA4"/>
    <w:rsid w:val="005917AB"/>
    <w:rsid w:val="00594054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3174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93B"/>
    <w:rsid w:val="005E39D9"/>
    <w:rsid w:val="005F6EDF"/>
    <w:rsid w:val="00605916"/>
    <w:rsid w:val="006100F6"/>
    <w:rsid w:val="00613106"/>
    <w:rsid w:val="00614FBB"/>
    <w:rsid w:val="006151D3"/>
    <w:rsid w:val="00615917"/>
    <w:rsid w:val="00615DC6"/>
    <w:rsid w:val="00622879"/>
    <w:rsid w:val="00622BAE"/>
    <w:rsid w:val="00624BC4"/>
    <w:rsid w:val="00627ECE"/>
    <w:rsid w:val="00630FF0"/>
    <w:rsid w:val="00634608"/>
    <w:rsid w:val="00637A07"/>
    <w:rsid w:val="00640E71"/>
    <w:rsid w:val="00640EB7"/>
    <w:rsid w:val="00643639"/>
    <w:rsid w:val="006445AB"/>
    <w:rsid w:val="0064478A"/>
    <w:rsid w:val="006454BC"/>
    <w:rsid w:val="00645F70"/>
    <w:rsid w:val="00646542"/>
    <w:rsid w:val="00646752"/>
    <w:rsid w:val="00650DF8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77A88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5925"/>
    <w:rsid w:val="006C5DF2"/>
    <w:rsid w:val="006C79F0"/>
    <w:rsid w:val="006D1DA2"/>
    <w:rsid w:val="006D22A3"/>
    <w:rsid w:val="006D3506"/>
    <w:rsid w:val="006D6940"/>
    <w:rsid w:val="006E182D"/>
    <w:rsid w:val="006E2AE0"/>
    <w:rsid w:val="006E2C06"/>
    <w:rsid w:val="006E4BAB"/>
    <w:rsid w:val="006F2303"/>
    <w:rsid w:val="006F2879"/>
    <w:rsid w:val="006F2983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2560D"/>
    <w:rsid w:val="00727B18"/>
    <w:rsid w:val="00727CA5"/>
    <w:rsid w:val="00731577"/>
    <w:rsid w:val="00731DCF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CC7"/>
    <w:rsid w:val="00753D6D"/>
    <w:rsid w:val="00755E68"/>
    <w:rsid w:val="00763A11"/>
    <w:rsid w:val="0076573E"/>
    <w:rsid w:val="0076685D"/>
    <w:rsid w:val="00770347"/>
    <w:rsid w:val="00772D19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D780B"/>
    <w:rsid w:val="007E198B"/>
    <w:rsid w:val="007E547A"/>
    <w:rsid w:val="007E5793"/>
    <w:rsid w:val="007E7494"/>
    <w:rsid w:val="007F0D36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491"/>
    <w:rsid w:val="0084688F"/>
    <w:rsid w:val="00846C94"/>
    <w:rsid w:val="0084751C"/>
    <w:rsid w:val="008477E2"/>
    <w:rsid w:val="00850699"/>
    <w:rsid w:val="00850CAA"/>
    <w:rsid w:val="00852C95"/>
    <w:rsid w:val="00853B4E"/>
    <w:rsid w:val="008607EE"/>
    <w:rsid w:val="00861CF0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71FF"/>
    <w:rsid w:val="00881581"/>
    <w:rsid w:val="008845F2"/>
    <w:rsid w:val="00887E59"/>
    <w:rsid w:val="00895B73"/>
    <w:rsid w:val="008963B8"/>
    <w:rsid w:val="00896E55"/>
    <w:rsid w:val="008A00D3"/>
    <w:rsid w:val="008A011D"/>
    <w:rsid w:val="008A39C0"/>
    <w:rsid w:val="008A67AB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40C1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67802"/>
    <w:rsid w:val="00970849"/>
    <w:rsid w:val="0097750B"/>
    <w:rsid w:val="00977FEC"/>
    <w:rsid w:val="00980406"/>
    <w:rsid w:val="00980E83"/>
    <w:rsid w:val="0098207E"/>
    <w:rsid w:val="00982CDA"/>
    <w:rsid w:val="00984E79"/>
    <w:rsid w:val="009857DA"/>
    <w:rsid w:val="009863CB"/>
    <w:rsid w:val="00986D57"/>
    <w:rsid w:val="00987582"/>
    <w:rsid w:val="00992324"/>
    <w:rsid w:val="0099474B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C85"/>
    <w:rsid w:val="009C0851"/>
    <w:rsid w:val="009C095E"/>
    <w:rsid w:val="009C2BC3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599E"/>
    <w:rsid w:val="00A03A71"/>
    <w:rsid w:val="00A04F6A"/>
    <w:rsid w:val="00A06E05"/>
    <w:rsid w:val="00A07579"/>
    <w:rsid w:val="00A13A89"/>
    <w:rsid w:val="00A14842"/>
    <w:rsid w:val="00A226BB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2544"/>
    <w:rsid w:val="00A63481"/>
    <w:rsid w:val="00A63F02"/>
    <w:rsid w:val="00A64149"/>
    <w:rsid w:val="00A753B3"/>
    <w:rsid w:val="00A76264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B77F1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7C2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6CA9"/>
    <w:rsid w:val="00B47FDA"/>
    <w:rsid w:val="00B52B7A"/>
    <w:rsid w:val="00B5637E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943"/>
    <w:rsid w:val="00B77C79"/>
    <w:rsid w:val="00B83082"/>
    <w:rsid w:val="00B91EF3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008D"/>
    <w:rsid w:val="00BC2ABF"/>
    <w:rsid w:val="00BC393C"/>
    <w:rsid w:val="00BD14CB"/>
    <w:rsid w:val="00BD1C1B"/>
    <w:rsid w:val="00BD4C7F"/>
    <w:rsid w:val="00BD52EE"/>
    <w:rsid w:val="00BE291C"/>
    <w:rsid w:val="00BE2E46"/>
    <w:rsid w:val="00BE2F55"/>
    <w:rsid w:val="00BE3D54"/>
    <w:rsid w:val="00BE7264"/>
    <w:rsid w:val="00BF11B6"/>
    <w:rsid w:val="00BF2C9B"/>
    <w:rsid w:val="00BF6011"/>
    <w:rsid w:val="00BF6CD2"/>
    <w:rsid w:val="00C00D89"/>
    <w:rsid w:val="00C0303F"/>
    <w:rsid w:val="00C037FB"/>
    <w:rsid w:val="00C05575"/>
    <w:rsid w:val="00C06D24"/>
    <w:rsid w:val="00C074F5"/>
    <w:rsid w:val="00C1088E"/>
    <w:rsid w:val="00C12EBC"/>
    <w:rsid w:val="00C13BD8"/>
    <w:rsid w:val="00C14132"/>
    <w:rsid w:val="00C14E02"/>
    <w:rsid w:val="00C16492"/>
    <w:rsid w:val="00C171E6"/>
    <w:rsid w:val="00C267AB"/>
    <w:rsid w:val="00C26C9F"/>
    <w:rsid w:val="00C308D1"/>
    <w:rsid w:val="00C35C80"/>
    <w:rsid w:val="00C4308E"/>
    <w:rsid w:val="00C43266"/>
    <w:rsid w:val="00C46199"/>
    <w:rsid w:val="00C46E78"/>
    <w:rsid w:val="00C50362"/>
    <w:rsid w:val="00C51401"/>
    <w:rsid w:val="00C51952"/>
    <w:rsid w:val="00C5466D"/>
    <w:rsid w:val="00C55351"/>
    <w:rsid w:val="00C55CAC"/>
    <w:rsid w:val="00C57102"/>
    <w:rsid w:val="00C61046"/>
    <w:rsid w:val="00C61500"/>
    <w:rsid w:val="00C655A0"/>
    <w:rsid w:val="00C70929"/>
    <w:rsid w:val="00C71C41"/>
    <w:rsid w:val="00C740D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30F7"/>
    <w:rsid w:val="00CC6B59"/>
    <w:rsid w:val="00CD013B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CF48EE"/>
    <w:rsid w:val="00D0192C"/>
    <w:rsid w:val="00D01DD8"/>
    <w:rsid w:val="00D04F12"/>
    <w:rsid w:val="00D06C2B"/>
    <w:rsid w:val="00D10878"/>
    <w:rsid w:val="00D10AE4"/>
    <w:rsid w:val="00D1115F"/>
    <w:rsid w:val="00D15C7B"/>
    <w:rsid w:val="00D20623"/>
    <w:rsid w:val="00D2078B"/>
    <w:rsid w:val="00D21449"/>
    <w:rsid w:val="00D218F3"/>
    <w:rsid w:val="00D22335"/>
    <w:rsid w:val="00D23970"/>
    <w:rsid w:val="00D239E3"/>
    <w:rsid w:val="00D23AE7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7FFA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A28"/>
    <w:rsid w:val="00D92119"/>
    <w:rsid w:val="00D933B6"/>
    <w:rsid w:val="00D93D73"/>
    <w:rsid w:val="00D93D99"/>
    <w:rsid w:val="00D9519F"/>
    <w:rsid w:val="00D95842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C117B"/>
    <w:rsid w:val="00DC1495"/>
    <w:rsid w:val="00DC1C1A"/>
    <w:rsid w:val="00DC1CD0"/>
    <w:rsid w:val="00DD25B0"/>
    <w:rsid w:val="00DD4A91"/>
    <w:rsid w:val="00DD67DB"/>
    <w:rsid w:val="00DE1660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47A3"/>
    <w:rsid w:val="00E55B22"/>
    <w:rsid w:val="00E569C5"/>
    <w:rsid w:val="00E611D6"/>
    <w:rsid w:val="00E61F2F"/>
    <w:rsid w:val="00E62B0A"/>
    <w:rsid w:val="00E64B48"/>
    <w:rsid w:val="00E67237"/>
    <w:rsid w:val="00E7017A"/>
    <w:rsid w:val="00E737F4"/>
    <w:rsid w:val="00E73AB5"/>
    <w:rsid w:val="00E74DF6"/>
    <w:rsid w:val="00E8003B"/>
    <w:rsid w:val="00E80547"/>
    <w:rsid w:val="00E81616"/>
    <w:rsid w:val="00E82B6D"/>
    <w:rsid w:val="00E830CC"/>
    <w:rsid w:val="00E831CD"/>
    <w:rsid w:val="00E84BD5"/>
    <w:rsid w:val="00E86CB8"/>
    <w:rsid w:val="00E87655"/>
    <w:rsid w:val="00E87A49"/>
    <w:rsid w:val="00E91087"/>
    <w:rsid w:val="00EA75C7"/>
    <w:rsid w:val="00EB015F"/>
    <w:rsid w:val="00EB0AC7"/>
    <w:rsid w:val="00EB3075"/>
    <w:rsid w:val="00EB59A1"/>
    <w:rsid w:val="00EB662C"/>
    <w:rsid w:val="00EC4891"/>
    <w:rsid w:val="00EC4F74"/>
    <w:rsid w:val="00EC6DB6"/>
    <w:rsid w:val="00ED15BF"/>
    <w:rsid w:val="00ED2B0B"/>
    <w:rsid w:val="00ED4D3C"/>
    <w:rsid w:val="00ED53BF"/>
    <w:rsid w:val="00ED6DE4"/>
    <w:rsid w:val="00ED7A71"/>
    <w:rsid w:val="00ED7A84"/>
    <w:rsid w:val="00EE06ED"/>
    <w:rsid w:val="00EE132A"/>
    <w:rsid w:val="00EE7A9C"/>
    <w:rsid w:val="00EF0DB8"/>
    <w:rsid w:val="00EF2FE1"/>
    <w:rsid w:val="00EF302D"/>
    <w:rsid w:val="00EF38CD"/>
    <w:rsid w:val="00F012F9"/>
    <w:rsid w:val="00F02F19"/>
    <w:rsid w:val="00F05651"/>
    <w:rsid w:val="00F0618B"/>
    <w:rsid w:val="00F06CF4"/>
    <w:rsid w:val="00F07BD7"/>
    <w:rsid w:val="00F10825"/>
    <w:rsid w:val="00F12023"/>
    <w:rsid w:val="00F20129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03EC"/>
    <w:rsid w:val="00F47C16"/>
    <w:rsid w:val="00F55F16"/>
    <w:rsid w:val="00F63DD0"/>
    <w:rsid w:val="00F70D59"/>
    <w:rsid w:val="00F721D3"/>
    <w:rsid w:val="00F73F74"/>
    <w:rsid w:val="00F74093"/>
    <w:rsid w:val="00F7611C"/>
    <w:rsid w:val="00F769E4"/>
    <w:rsid w:val="00F83C2C"/>
    <w:rsid w:val="00F84A11"/>
    <w:rsid w:val="00F85174"/>
    <w:rsid w:val="00F91E8D"/>
    <w:rsid w:val="00F93B43"/>
    <w:rsid w:val="00F93DA4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1F44"/>
    <w:rsid w:val="00FB3088"/>
    <w:rsid w:val="00FB3463"/>
    <w:rsid w:val="00FB368C"/>
    <w:rsid w:val="00FB4708"/>
    <w:rsid w:val="00FB5166"/>
    <w:rsid w:val="00FC106D"/>
    <w:rsid w:val="00FC1ECC"/>
    <w:rsid w:val="00FC65EC"/>
    <w:rsid w:val="00FD0F72"/>
    <w:rsid w:val="00FD17C9"/>
    <w:rsid w:val="00FD4A8B"/>
    <w:rsid w:val="00FD549F"/>
    <w:rsid w:val="00FD6307"/>
    <w:rsid w:val="00FE2D50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0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490</TotalTime>
  <Pages>5</Pages>
  <Words>1253</Words>
  <Characters>7147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37</cp:revision>
  <cp:lastPrinted>2013-11-06T12:35:00Z</cp:lastPrinted>
  <dcterms:created xsi:type="dcterms:W3CDTF">2012-12-04T07:17:00Z</dcterms:created>
  <dcterms:modified xsi:type="dcterms:W3CDTF">2013-11-13T05:03:00Z</dcterms:modified>
</cp:coreProperties>
</file>